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2D2" w:rsidRPr="00221F7D" w:rsidRDefault="004E02D2" w:rsidP="00221F7D">
      <w:pPr>
        <w:pStyle w:val="Heading4"/>
        <w:jc w:val="center"/>
        <w:rPr>
          <w:b/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4" o:title=""/>
          </v:shape>
          <o:OLEObject Type="Embed" ProgID="Paint.Picture" ShapeID="_x0000_i1025" DrawAspect="Content" ObjectID="_1604385949" r:id="rId5"/>
        </w:object>
      </w:r>
    </w:p>
    <w:p w:rsidR="004E02D2" w:rsidRPr="004A6642" w:rsidRDefault="004E02D2" w:rsidP="00B23C0D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4E02D2" w:rsidRPr="004A6642" w:rsidRDefault="004E02D2" w:rsidP="00B23C0D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4E02D2" w:rsidRPr="004A6642" w:rsidRDefault="004E02D2" w:rsidP="00B23C0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E02D2" w:rsidRPr="004A6642" w:rsidRDefault="004E02D2" w:rsidP="00B23C0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E02D2" w:rsidRPr="00F30895" w:rsidRDefault="004E02D2" w:rsidP="00B23C0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4E02D2" w:rsidRPr="004A6642" w:rsidRDefault="004E02D2" w:rsidP="00B23C0D">
      <w:pPr>
        <w:jc w:val="center"/>
        <w:rPr>
          <w:b/>
          <w:i/>
          <w:color w:val="000000"/>
          <w:sz w:val="28"/>
        </w:rPr>
      </w:pPr>
    </w:p>
    <w:p w:rsidR="004E02D2" w:rsidRPr="004A6642" w:rsidRDefault="004E02D2" w:rsidP="00B23C0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4E02D2" w:rsidRDefault="004E02D2" w:rsidP="00B23C0D">
      <w:pPr>
        <w:rPr>
          <w:b/>
          <w:color w:val="000000"/>
        </w:rPr>
      </w:pPr>
    </w:p>
    <w:p w:rsidR="004E02D2" w:rsidRPr="00434543" w:rsidRDefault="004E02D2" w:rsidP="008D4B81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19</w:t>
      </w:r>
      <w:r w:rsidRPr="00434543">
        <w:rPr>
          <w:sz w:val="28"/>
          <w:szCs w:val="28"/>
          <w:u w:val="single"/>
        </w:rPr>
        <w:t xml:space="preserve">  </w:t>
      </w:r>
    </w:p>
    <w:p w:rsidR="004E02D2" w:rsidRPr="004A6642" w:rsidRDefault="004E02D2" w:rsidP="00B23C0D">
      <w:pPr>
        <w:rPr>
          <w:color w:val="000000"/>
        </w:rPr>
      </w:pPr>
    </w:p>
    <w:p w:rsidR="004E02D2" w:rsidRPr="00891B68" w:rsidRDefault="004E02D2" w:rsidP="00B23C0D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,4700 га"/>
        </w:smartTagPr>
        <w:r>
          <w:rPr>
            <w:color w:val="000000"/>
            <w:sz w:val="28"/>
            <w:szCs w:val="28"/>
          </w:rPr>
          <w:t>6,47</w:t>
        </w:r>
        <w:r w:rsidRPr="00891B68">
          <w:rPr>
            <w:color w:val="000000"/>
            <w:sz w:val="28"/>
            <w:szCs w:val="28"/>
          </w:rPr>
          <w:t xml:space="preserve">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4E02D2" w:rsidRPr="00891B68" w:rsidRDefault="004E02D2" w:rsidP="00B23C0D">
      <w:pPr>
        <w:pStyle w:val="NoSpacing"/>
        <w:ind w:firstLine="709"/>
        <w:rPr>
          <w:color w:val="000000"/>
          <w:sz w:val="28"/>
          <w:szCs w:val="28"/>
        </w:rPr>
      </w:pPr>
    </w:p>
    <w:p w:rsidR="004E02D2" w:rsidRPr="00891B68" w:rsidRDefault="004E02D2" w:rsidP="00B23C0D">
      <w:pPr>
        <w:pStyle w:val="NoSpacing"/>
        <w:ind w:firstLine="709"/>
        <w:rPr>
          <w:color w:val="000000"/>
          <w:sz w:val="28"/>
          <w:szCs w:val="28"/>
        </w:rPr>
      </w:pPr>
    </w:p>
    <w:p w:rsidR="004E02D2" w:rsidRPr="004A6642" w:rsidRDefault="004E02D2" w:rsidP="00B23C0D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,4700 га"/>
        </w:smartTagPr>
        <w:r>
          <w:rPr>
            <w:color w:val="000000"/>
            <w:sz w:val="28"/>
            <w:szCs w:val="28"/>
          </w:rPr>
          <w:t xml:space="preserve">6,4700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2324285700:05:003:0020, що знаходиться в оренді ТОВ </w:t>
      </w:r>
      <w:r w:rsidRPr="00B23C0D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23C0D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4E02D2" w:rsidRPr="004A6642" w:rsidRDefault="004E02D2" w:rsidP="00B23C0D">
      <w:pPr>
        <w:pStyle w:val="NoSpacing"/>
        <w:ind w:firstLine="709"/>
        <w:rPr>
          <w:color w:val="000000"/>
          <w:sz w:val="28"/>
          <w:szCs w:val="28"/>
        </w:rPr>
      </w:pPr>
    </w:p>
    <w:p w:rsidR="004E02D2" w:rsidRPr="004A6642" w:rsidRDefault="004E02D2" w:rsidP="00B23C0D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,4700 га"/>
        </w:smartTagPr>
        <w:r>
          <w:rPr>
            <w:color w:val="000000"/>
            <w:sz w:val="28"/>
            <w:szCs w:val="28"/>
          </w:rPr>
          <w:t xml:space="preserve">6,4700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2324285700:05:003:0020,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4E02D2" w:rsidRPr="004A6642" w:rsidRDefault="004E02D2" w:rsidP="00B23C0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E02D2" w:rsidRPr="004A6642" w:rsidRDefault="004E02D2" w:rsidP="00B23C0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E02D2" w:rsidRPr="004A6642" w:rsidRDefault="004E02D2" w:rsidP="00B23C0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E02D2" w:rsidRDefault="004E02D2" w:rsidP="00B23C0D">
      <w:pPr>
        <w:pStyle w:val="NoSpacing"/>
        <w:ind w:firstLine="709"/>
        <w:rPr>
          <w:color w:val="000000"/>
          <w:sz w:val="28"/>
          <w:szCs w:val="28"/>
        </w:rPr>
      </w:pPr>
    </w:p>
    <w:p w:rsidR="004E02D2" w:rsidRPr="004A6642" w:rsidRDefault="004E02D2" w:rsidP="00B23C0D">
      <w:pPr>
        <w:pStyle w:val="NoSpacing"/>
        <w:ind w:firstLine="709"/>
        <w:rPr>
          <w:color w:val="000000"/>
          <w:sz w:val="28"/>
          <w:szCs w:val="28"/>
        </w:rPr>
      </w:pPr>
    </w:p>
    <w:p w:rsidR="004E02D2" w:rsidRPr="000A2072" w:rsidRDefault="004E02D2" w:rsidP="008D4B81">
      <w:pPr>
        <w:jc w:val="both"/>
        <w:rPr>
          <w:sz w:val="28"/>
        </w:rPr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  <w:t xml:space="preserve"> </w:t>
      </w:r>
      <w:r>
        <w:rPr>
          <w:sz w:val="28"/>
        </w:rPr>
        <w:t xml:space="preserve">                 </w:t>
      </w:r>
      <w:r w:rsidRPr="000A2072">
        <w:rPr>
          <w:sz w:val="28"/>
        </w:rPr>
        <w:t xml:space="preserve">І.О.Шевченко </w:t>
      </w:r>
    </w:p>
    <w:sectPr w:rsidR="004E02D2" w:rsidRPr="000A2072" w:rsidSect="008D4B8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C0D"/>
    <w:rsid w:val="00067F56"/>
    <w:rsid w:val="000A2072"/>
    <w:rsid w:val="001D64CA"/>
    <w:rsid w:val="00221F7D"/>
    <w:rsid w:val="00242329"/>
    <w:rsid w:val="003066E2"/>
    <w:rsid w:val="00374C7D"/>
    <w:rsid w:val="00434543"/>
    <w:rsid w:val="004A6642"/>
    <w:rsid w:val="004E02D2"/>
    <w:rsid w:val="006953B1"/>
    <w:rsid w:val="00756BB3"/>
    <w:rsid w:val="007D26EB"/>
    <w:rsid w:val="00891B68"/>
    <w:rsid w:val="008D4B81"/>
    <w:rsid w:val="00925485"/>
    <w:rsid w:val="00A32E01"/>
    <w:rsid w:val="00B23C0D"/>
    <w:rsid w:val="00C0659C"/>
    <w:rsid w:val="00F30895"/>
    <w:rsid w:val="00F6782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C0D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3C0D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3C0D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23C0D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23C0D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3C0D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23C0D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B23C0D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B23C0D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17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1330</Words>
  <Characters>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2018-11-22T07:59:00Z</cp:lastPrinted>
  <dcterms:created xsi:type="dcterms:W3CDTF">2018-11-14T11:11:00Z</dcterms:created>
  <dcterms:modified xsi:type="dcterms:W3CDTF">2018-11-22T07:59:00Z</dcterms:modified>
</cp:coreProperties>
</file>